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2BE" w:rsidRDefault="00EA42BE" w:rsidP="00EA42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A42BE" w:rsidRDefault="00EA42BE" w:rsidP="00EA42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2BE" w:rsidRDefault="00EA42BE" w:rsidP="00EA42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2BE" w:rsidRDefault="00EA42BE" w:rsidP="00EA42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Hertford into the </w:t>
      </w:r>
    </w:p>
    <w:p w:rsidR="00EA42BE" w:rsidRDefault="00EA42BE" w:rsidP="00EA42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Ellen </w:t>
      </w:r>
      <w:proofErr w:type="spellStart"/>
      <w:r>
        <w:rPr>
          <w:rFonts w:ascii="Times New Roman" w:hAnsi="Times New Roman" w:cs="Times New Roman"/>
          <w:sz w:val="24"/>
          <w:szCs w:val="24"/>
        </w:rPr>
        <w:t>Brokhole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A42BE" w:rsidRDefault="00EA42BE" w:rsidP="00EA42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21-191)</w:t>
      </w:r>
    </w:p>
    <w:p w:rsidR="00EA42BE" w:rsidRDefault="00EA42BE" w:rsidP="00EA42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2BE" w:rsidRDefault="00EA42BE" w:rsidP="00EA42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A42BE" w:rsidRDefault="00EA42BE" w:rsidP="00EA42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January 2016</w:t>
      </w:r>
      <w:bookmarkStart w:id="0" w:name="_GoBack"/>
      <w:bookmarkEnd w:id="0"/>
    </w:p>
    <w:sectPr w:rsidR="00DD5B8A" w:rsidRPr="00EA42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2BE" w:rsidRDefault="00EA42BE" w:rsidP="00564E3C">
      <w:pPr>
        <w:spacing w:after="0" w:line="240" w:lineRule="auto"/>
      </w:pPr>
      <w:r>
        <w:separator/>
      </w:r>
    </w:p>
  </w:endnote>
  <w:endnote w:type="continuationSeparator" w:id="0">
    <w:p w:rsidR="00EA42BE" w:rsidRDefault="00EA42B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42BE">
      <w:rPr>
        <w:rFonts w:ascii="Times New Roman" w:hAnsi="Times New Roman" w:cs="Times New Roman"/>
        <w:noProof/>
        <w:sz w:val="24"/>
        <w:szCs w:val="24"/>
      </w:rPr>
      <w:t>15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2BE" w:rsidRDefault="00EA42BE" w:rsidP="00564E3C">
      <w:pPr>
        <w:spacing w:after="0" w:line="240" w:lineRule="auto"/>
      </w:pPr>
      <w:r>
        <w:separator/>
      </w:r>
    </w:p>
  </w:footnote>
  <w:footnote w:type="continuationSeparator" w:id="0">
    <w:p w:rsidR="00EA42BE" w:rsidRDefault="00EA42B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2BE"/>
    <w:rsid w:val="00372DC6"/>
    <w:rsid w:val="00564E3C"/>
    <w:rsid w:val="0064591D"/>
    <w:rsid w:val="00DD5B8A"/>
    <w:rsid w:val="00EA42BE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FFEF4"/>
  <w15:chartTrackingRefBased/>
  <w15:docId w15:val="{40091687-CF71-4855-A815-FE9C7A1C0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2016-01-15T20:31:00Z</dcterms:created>
  <dcterms:modified xsi:type="dcterms:W3CDTF">2016-01-15T20:31:00Z</dcterms:modified>
</cp:coreProperties>
</file>